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E6BC4" w14:textId="56C2A7A9" w:rsidR="00984596" w:rsidRPr="00F2706F" w:rsidRDefault="00AB2911" w:rsidP="00AB2911">
      <w:pPr>
        <w:tabs>
          <w:tab w:val="center" w:pos="4961"/>
          <w:tab w:val="left" w:pos="807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984596" w:rsidRPr="00F2706F">
        <w:rPr>
          <w:sz w:val="28"/>
          <w:szCs w:val="28"/>
        </w:rPr>
        <w:t>РОССИЙСКАЯ ФЕДЕРАЦИЯ</w:t>
      </w:r>
      <w:r>
        <w:rPr>
          <w:sz w:val="28"/>
          <w:szCs w:val="28"/>
        </w:rPr>
        <w:tab/>
      </w:r>
    </w:p>
    <w:p w14:paraId="14292229" w14:textId="77777777" w:rsidR="00984596" w:rsidRPr="00F2706F" w:rsidRDefault="00984596" w:rsidP="000B139F">
      <w:pPr>
        <w:jc w:val="center"/>
        <w:rPr>
          <w:sz w:val="28"/>
          <w:szCs w:val="28"/>
        </w:rPr>
      </w:pPr>
      <w:r w:rsidRPr="00F2706F">
        <w:rPr>
          <w:sz w:val="28"/>
          <w:szCs w:val="28"/>
        </w:rPr>
        <w:t>РОСТОВСКАЯ ОБЛАСТЬ</w:t>
      </w:r>
    </w:p>
    <w:p w14:paraId="09103E36" w14:textId="77777777" w:rsidR="00765065" w:rsidRPr="00F2706F" w:rsidRDefault="00765065" w:rsidP="000B139F">
      <w:pPr>
        <w:jc w:val="center"/>
        <w:rPr>
          <w:sz w:val="28"/>
          <w:szCs w:val="28"/>
        </w:rPr>
      </w:pPr>
      <w:r w:rsidRPr="00F2706F">
        <w:rPr>
          <w:sz w:val="28"/>
          <w:szCs w:val="28"/>
        </w:rPr>
        <w:t>МУНИЦИПАЛЬНОЕ ОБРАЗОВАНИЕ</w:t>
      </w:r>
    </w:p>
    <w:p w14:paraId="4F2F63C0" w14:textId="77777777" w:rsidR="00984596" w:rsidRPr="00F2706F" w:rsidRDefault="00984596" w:rsidP="000B139F">
      <w:pPr>
        <w:jc w:val="center"/>
        <w:rPr>
          <w:sz w:val="28"/>
          <w:szCs w:val="28"/>
        </w:rPr>
      </w:pPr>
      <w:r w:rsidRPr="00F2706F">
        <w:rPr>
          <w:sz w:val="28"/>
          <w:szCs w:val="28"/>
        </w:rPr>
        <w:t>«БОКОВСК</w:t>
      </w:r>
      <w:r w:rsidR="00F97ADC" w:rsidRPr="00F2706F">
        <w:rPr>
          <w:sz w:val="28"/>
          <w:szCs w:val="28"/>
        </w:rPr>
        <w:t>ОЕ СЕЛЬСКОЕ ПОСЕЛЕНИЕ</w:t>
      </w:r>
      <w:r w:rsidRPr="00F2706F">
        <w:rPr>
          <w:sz w:val="28"/>
          <w:szCs w:val="28"/>
        </w:rPr>
        <w:t>»</w:t>
      </w:r>
    </w:p>
    <w:p w14:paraId="68129730" w14:textId="77777777" w:rsidR="00984596" w:rsidRPr="00F2706F" w:rsidRDefault="00984596" w:rsidP="000B139F">
      <w:pPr>
        <w:jc w:val="center"/>
        <w:rPr>
          <w:sz w:val="28"/>
          <w:szCs w:val="28"/>
        </w:rPr>
      </w:pPr>
      <w:r w:rsidRPr="00F2706F">
        <w:rPr>
          <w:sz w:val="28"/>
          <w:szCs w:val="28"/>
        </w:rPr>
        <w:t xml:space="preserve">АДМИНИСТРАЦИЯ БОКОВСКОГО </w:t>
      </w:r>
      <w:r w:rsidR="00F97ADC" w:rsidRPr="00F2706F">
        <w:rPr>
          <w:sz w:val="28"/>
          <w:szCs w:val="28"/>
        </w:rPr>
        <w:t>СЕЛЬСКОГО ПОСЕЛЕНИЯ</w:t>
      </w:r>
    </w:p>
    <w:p w14:paraId="2C3EEF7F" w14:textId="77777777" w:rsidR="00984596" w:rsidRPr="00F2706F" w:rsidRDefault="00984596" w:rsidP="000B139F">
      <w:pPr>
        <w:tabs>
          <w:tab w:val="left" w:pos="7260"/>
        </w:tabs>
        <w:jc w:val="center"/>
        <w:rPr>
          <w:sz w:val="28"/>
          <w:szCs w:val="28"/>
        </w:rPr>
      </w:pPr>
    </w:p>
    <w:p w14:paraId="05769390" w14:textId="77777777" w:rsidR="00984596" w:rsidRPr="00F2706F" w:rsidRDefault="00984596" w:rsidP="000B139F">
      <w:pPr>
        <w:jc w:val="center"/>
        <w:rPr>
          <w:sz w:val="28"/>
          <w:szCs w:val="28"/>
        </w:rPr>
      </w:pPr>
      <w:r w:rsidRPr="00F2706F">
        <w:rPr>
          <w:sz w:val="28"/>
          <w:szCs w:val="28"/>
        </w:rPr>
        <w:t>ПОСТАНОВЛЕНИЕ</w:t>
      </w:r>
    </w:p>
    <w:p w14:paraId="3107A62C" w14:textId="77777777" w:rsidR="00362ABC" w:rsidRPr="00F2706F" w:rsidRDefault="00362ABC" w:rsidP="007B7132">
      <w:pPr>
        <w:rPr>
          <w:sz w:val="28"/>
          <w:szCs w:val="28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3369"/>
        <w:gridCol w:w="3412"/>
        <w:gridCol w:w="3284"/>
      </w:tblGrid>
      <w:tr w:rsidR="00984596" w:rsidRPr="00F2706F" w14:paraId="72EC882D" w14:textId="77777777" w:rsidTr="00C73DEE">
        <w:trPr>
          <w:trHeight w:val="433"/>
        </w:trPr>
        <w:tc>
          <w:tcPr>
            <w:tcW w:w="3369" w:type="dxa"/>
            <w:shd w:val="clear" w:color="auto" w:fill="auto"/>
          </w:tcPr>
          <w:p w14:paraId="0D7EBBEE" w14:textId="15603A39" w:rsidR="00984596" w:rsidRPr="00F2706F" w:rsidRDefault="004416C7" w:rsidP="007B71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02.02.2022</w:t>
            </w:r>
          </w:p>
        </w:tc>
        <w:tc>
          <w:tcPr>
            <w:tcW w:w="3412" w:type="dxa"/>
            <w:shd w:val="clear" w:color="auto" w:fill="auto"/>
          </w:tcPr>
          <w:p w14:paraId="51FC5A0C" w14:textId="0D76F04B" w:rsidR="00984596" w:rsidRPr="00F2706F" w:rsidRDefault="00984596" w:rsidP="009A389A">
            <w:pPr>
              <w:jc w:val="center"/>
              <w:rPr>
                <w:sz w:val="28"/>
                <w:szCs w:val="28"/>
              </w:rPr>
            </w:pPr>
            <w:r w:rsidRPr="00F2706F">
              <w:rPr>
                <w:sz w:val="28"/>
                <w:szCs w:val="28"/>
              </w:rPr>
              <w:t>№</w:t>
            </w:r>
            <w:r w:rsidR="004416C7">
              <w:rPr>
                <w:sz w:val="28"/>
                <w:szCs w:val="28"/>
              </w:rPr>
              <w:t xml:space="preserve"> 16 </w:t>
            </w:r>
          </w:p>
        </w:tc>
        <w:tc>
          <w:tcPr>
            <w:tcW w:w="3284" w:type="dxa"/>
            <w:shd w:val="clear" w:color="auto" w:fill="auto"/>
          </w:tcPr>
          <w:p w14:paraId="59176E3A" w14:textId="77777777" w:rsidR="00984596" w:rsidRPr="00F2706F" w:rsidRDefault="00984596" w:rsidP="00D86F1B">
            <w:pPr>
              <w:ind w:right="-108"/>
              <w:jc w:val="right"/>
              <w:rPr>
                <w:sz w:val="28"/>
                <w:szCs w:val="28"/>
              </w:rPr>
            </w:pPr>
            <w:r w:rsidRPr="00F2706F">
              <w:rPr>
                <w:sz w:val="28"/>
                <w:szCs w:val="28"/>
              </w:rPr>
              <w:t>ст-ца Боковская</w:t>
            </w:r>
          </w:p>
        </w:tc>
      </w:tr>
    </w:tbl>
    <w:p w14:paraId="77310FC5" w14:textId="77777777" w:rsidR="005E23FC" w:rsidRPr="00F2706F" w:rsidRDefault="005E23FC" w:rsidP="000B139F">
      <w:pPr>
        <w:ind w:firstLine="709"/>
        <w:rPr>
          <w:spacing w:val="30"/>
          <w:sz w:val="28"/>
          <w:szCs w:val="28"/>
        </w:rPr>
      </w:pPr>
    </w:p>
    <w:tbl>
      <w:tblPr>
        <w:tblStyle w:val="af2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C4E38" w:rsidRPr="00F2706F" w14:paraId="457A0BC4" w14:textId="77777777" w:rsidTr="001D6910">
        <w:tc>
          <w:tcPr>
            <w:tcW w:w="5245" w:type="dxa"/>
          </w:tcPr>
          <w:p w14:paraId="204F2DE4" w14:textId="4C004033" w:rsidR="00F2706F" w:rsidRPr="00F2706F" w:rsidRDefault="00F2706F" w:rsidP="00F2706F">
            <w:pPr>
              <w:rPr>
                <w:bCs/>
                <w:color w:val="000000"/>
                <w:sz w:val="28"/>
                <w:szCs w:val="28"/>
              </w:rPr>
            </w:pPr>
            <w:r w:rsidRPr="00F2706F">
              <w:rPr>
                <w:bCs/>
                <w:color w:val="000000"/>
                <w:sz w:val="28"/>
                <w:szCs w:val="28"/>
              </w:rPr>
              <w:t>Об утверждении правил представления лицом, поступающим на работу на должность руководителя муниципального учреждения, а также руководителем муниципального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</w:t>
            </w:r>
          </w:p>
          <w:p w14:paraId="3036E849" w14:textId="0808A630" w:rsidR="005C4E38" w:rsidRPr="00F2706F" w:rsidRDefault="005C4E38" w:rsidP="004D5638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</w:p>
        </w:tc>
      </w:tr>
    </w:tbl>
    <w:p w14:paraId="76223079" w14:textId="77777777" w:rsidR="005E23FC" w:rsidRPr="00F2706F" w:rsidRDefault="001D6910" w:rsidP="000B139F">
      <w:pPr>
        <w:autoSpaceDE w:val="0"/>
        <w:autoSpaceDN w:val="0"/>
        <w:adjustRightInd w:val="0"/>
        <w:ind w:firstLine="709"/>
        <w:rPr>
          <w:kern w:val="2"/>
          <w:sz w:val="28"/>
          <w:szCs w:val="28"/>
        </w:rPr>
      </w:pPr>
      <w:r w:rsidRPr="00F2706F">
        <w:rPr>
          <w:kern w:val="2"/>
          <w:sz w:val="28"/>
          <w:szCs w:val="28"/>
        </w:rPr>
        <w:br w:type="textWrapping" w:clear="all"/>
      </w:r>
    </w:p>
    <w:p w14:paraId="7D0F4469" w14:textId="2346661C" w:rsidR="00771D53" w:rsidRPr="00835F83" w:rsidRDefault="00F2706F" w:rsidP="00771D53">
      <w:pPr>
        <w:ind w:firstLine="709"/>
        <w:jc w:val="both"/>
        <w:rPr>
          <w:kern w:val="2"/>
          <w:sz w:val="28"/>
          <w:szCs w:val="28"/>
        </w:rPr>
      </w:pPr>
      <w:r w:rsidRPr="00F2706F">
        <w:rPr>
          <w:bCs/>
          <w:color w:val="000000"/>
          <w:sz w:val="28"/>
          <w:szCs w:val="28"/>
        </w:rPr>
        <w:t xml:space="preserve">В соответствии с частью четвертой статьи 275 Трудового кодекса Российской Федерации, частью 1 статьи 8 Федерального закона от 25.12.2008 </w:t>
      </w:r>
      <w:r w:rsidRPr="00F2706F">
        <w:rPr>
          <w:bCs/>
          <w:color w:val="000000"/>
          <w:sz w:val="28"/>
          <w:szCs w:val="28"/>
        </w:rPr>
        <w:br/>
        <w:t>№ 273-ФЗ «О противодействии коррупции», пунктом 2 постановления Правительства Российской Федерации от 13.03.2013 № 208</w:t>
      </w:r>
      <w:r w:rsidRPr="00F2706F">
        <w:rPr>
          <w:color w:val="000000"/>
          <w:sz w:val="28"/>
          <w:szCs w:val="28"/>
        </w:rPr>
        <w:t xml:space="preserve"> «</w:t>
      </w:r>
      <w:r w:rsidRPr="00F2706F">
        <w:rPr>
          <w:bCs/>
          <w:color w:val="000000"/>
          <w:sz w:val="28"/>
          <w:szCs w:val="28"/>
        </w:rPr>
        <w:t>Об утверждении Правил представления лицом, поступающим на работу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детей», в целях совершенствования деятельности по профилактике коррупции</w:t>
      </w:r>
      <w:r w:rsidR="00771D53">
        <w:rPr>
          <w:bCs/>
          <w:color w:val="000000"/>
          <w:sz w:val="28"/>
          <w:szCs w:val="28"/>
        </w:rPr>
        <w:t xml:space="preserve">, </w:t>
      </w:r>
      <w:r w:rsidR="00771D53">
        <w:rPr>
          <w:sz w:val="28"/>
          <w:szCs w:val="28"/>
        </w:rPr>
        <w:t>Администрация Боковского сельского поселения</w:t>
      </w:r>
    </w:p>
    <w:p w14:paraId="4DC059CB" w14:textId="77777777" w:rsidR="00771D53" w:rsidRPr="00222AC0" w:rsidRDefault="00771D53" w:rsidP="00771D53">
      <w:pPr>
        <w:autoSpaceDE w:val="0"/>
        <w:autoSpaceDN w:val="0"/>
        <w:adjustRightInd w:val="0"/>
        <w:ind w:firstLine="709"/>
        <w:rPr>
          <w:kern w:val="2"/>
          <w:sz w:val="28"/>
          <w:szCs w:val="28"/>
        </w:rPr>
      </w:pPr>
    </w:p>
    <w:p w14:paraId="63E0C2BC" w14:textId="2F63D09A" w:rsidR="00F2706F" w:rsidRPr="00F2706F" w:rsidRDefault="00F2706F" w:rsidP="00F2706F">
      <w:pPr>
        <w:jc w:val="center"/>
        <w:rPr>
          <w:bCs/>
          <w:color w:val="000000"/>
          <w:sz w:val="28"/>
          <w:szCs w:val="28"/>
        </w:rPr>
      </w:pPr>
      <w:r w:rsidRPr="00F2706F">
        <w:rPr>
          <w:bCs/>
          <w:color w:val="000000"/>
          <w:sz w:val="28"/>
          <w:szCs w:val="28"/>
        </w:rPr>
        <w:t>ПОСТАНОВЛЯ</w:t>
      </w:r>
      <w:r w:rsidR="00771D53">
        <w:rPr>
          <w:bCs/>
          <w:color w:val="000000"/>
          <w:sz w:val="28"/>
          <w:szCs w:val="28"/>
        </w:rPr>
        <w:t>ЕТ:</w:t>
      </w:r>
    </w:p>
    <w:p w14:paraId="409B836F" w14:textId="77777777" w:rsidR="00F2706F" w:rsidRPr="00F2706F" w:rsidRDefault="00F2706F" w:rsidP="00F2706F">
      <w:pPr>
        <w:jc w:val="center"/>
        <w:rPr>
          <w:bCs/>
          <w:color w:val="000000"/>
          <w:sz w:val="28"/>
          <w:szCs w:val="28"/>
        </w:rPr>
      </w:pPr>
    </w:p>
    <w:p w14:paraId="290E0AB3" w14:textId="0E272E95" w:rsidR="00F2706F" w:rsidRPr="000534D7" w:rsidRDefault="00F2706F" w:rsidP="00F06251">
      <w:pPr>
        <w:pStyle w:val="af0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534D7">
        <w:rPr>
          <w:rFonts w:ascii="Times New Roman" w:hAnsi="Times New Roman"/>
          <w:bCs/>
          <w:color w:val="000000"/>
          <w:sz w:val="28"/>
          <w:szCs w:val="28"/>
        </w:rPr>
        <w:t>Утвердить Правила представления лицом, поступающим на работу на должность руководителя муниципального учреждения, а также руководителем муниципального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 согласно приложению.</w:t>
      </w:r>
    </w:p>
    <w:p w14:paraId="795E2578" w14:textId="277AFA28" w:rsidR="000534D7" w:rsidRPr="000534D7" w:rsidRDefault="000534D7" w:rsidP="00F06251">
      <w:pPr>
        <w:pStyle w:val="af0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0534D7">
        <w:rPr>
          <w:rFonts w:ascii="Times New Roman" w:hAnsi="Times New Roman"/>
          <w:bCs/>
          <w:color w:val="000000"/>
          <w:sz w:val="28"/>
          <w:szCs w:val="28"/>
        </w:rPr>
        <w:t xml:space="preserve">Считать утратившим силу постановление от 23.09.2013 г № 590 </w:t>
      </w:r>
      <w:r w:rsidR="00F06251">
        <w:rPr>
          <w:rFonts w:ascii="Times New Roman" w:hAnsi="Times New Roman"/>
          <w:bCs/>
          <w:color w:val="000000"/>
          <w:sz w:val="28"/>
          <w:szCs w:val="28"/>
        </w:rPr>
        <w:t>«</w:t>
      </w:r>
      <w:r w:rsidRPr="000534D7">
        <w:rPr>
          <w:rFonts w:ascii="Times New Roman" w:hAnsi="Times New Roman"/>
          <w:bCs/>
          <w:sz w:val="28"/>
          <w:szCs w:val="28"/>
        </w:rPr>
        <w:t>Об утверждении Правил представления лицом, поступающим на работу на должность руководителя муниципального учреждения сведений о своих доходах, об имуществе и обязательствах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534D7">
        <w:rPr>
          <w:rFonts w:ascii="Times New Roman" w:hAnsi="Times New Roman"/>
          <w:bCs/>
          <w:sz w:val="28"/>
          <w:szCs w:val="28"/>
        </w:rPr>
        <w:t xml:space="preserve">имущественного характера и о доходах, об имуществе и обязательствах имущественного характера своих супруга (супруги) и </w:t>
      </w:r>
      <w:r w:rsidRPr="000534D7">
        <w:rPr>
          <w:rFonts w:ascii="Times New Roman" w:hAnsi="Times New Roman"/>
          <w:bCs/>
          <w:sz w:val="28"/>
          <w:szCs w:val="28"/>
        </w:rPr>
        <w:lastRenderedPageBreak/>
        <w:t>несовершеннолетних детей, а также о представлении руководителем муниципального учреждения сведений о своих доходах, об имуществе и обязательствах имущественного  характера и о доходах, об имуществе и обязательствах имущественного характера своих супруга (супруги) и несовершеннолетних детей</w:t>
      </w:r>
      <w:r w:rsidR="00F06251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ABD328C" w14:textId="734F64FB" w:rsidR="00F2706F" w:rsidRDefault="000534D7" w:rsidP="00F06251">
      <w:pPr>
        <w:ind w:firstLine="709"/>
        <w:jc w:val="both"/>
        <w:rPr>
          <w:bCs/>
          <w:color w:val="000000"/>
          <w:sz w:val="28"/>
          <w:szCs w:val="28"/>
        </w:rPr>
      </w:pPr>
      <w:r w:rsidRPr="000534D7">
        <w:rPr>
          <w:bCs/>
          <w:color w:val="000000"/>
          <w:sz w:val="28"/>
          <w:szCs w:val="28"/>
        </w:rPr>
        <w:t>3.</w:t>
      </w:r>
      <w:r w:rsidR="00F2706F" w:rsidRPr="000534D7">
        <w:rPr>
          <w:bCs/>
          <w:color w:val="000000"/>
          <w:sz w:val="28"/>
          <w:szCs w:val="28"/>
        </w:rPr>
        <w:t xml:space="preserve">. Настоящее постановление вступает в силу </w:t>
      </w:r>
      <w:bookmarkStart w:id="0" w:name="_Hlk94694639"/>
      <w:r w:rsidR="00F2706F" w:rsidRPr="000534D7">
        <w:rPr>
          <w:bCs/>
          <w:color w:val="000000"/>
          <w:sz w:val="28"/>
          <w:szCs w:val="28"/>
        </w:rPr>
        <w:t>со дня его официального опубликования.</w:t>
      </w:r>
    </w:p>
    <w:bookmarkEnd w:id="0"/>
    <w:p w14:paraId="47E1D36A" w14:textId="3D786871" w:rsidR="00F06251" w:rsidRDefault="00F06251" w:rsidP="00F06251">
      <w:pPr>
        <w:ind w:firstLine="709"/>
        <w:jc w:val="both"/>
        <w:rPr>
          <w:bCs/>
          <w:color w:val="000000"/>
          <w:sz w:val="28"/>
          <w:szCs w:val="28"/>
        </w:rPr>
      </w:pPr>
    </w:p>
    <w:p w14:paraId="4F4B9636" w14:textId="21CE6352" w:rsidR="00F06251" w:rsidRDefault="00F06251" w:rsidP="00F06251">
      <w:pPr>
        <w:ind w:firstLine="709"/>
        <w:jc w:val="both"/>
        <w:rPr>
          <w:bCs/>
          <w:color w:val="000000"/>
          <w:sz w:val="28"/>
          <w:szCs w:val="28"/>
        </w:rPr>
      </w:pPr>
    </w:p>
    <w:p w14:paraId="05C50221" w14:textId="77777777" w:rsidR="00F06251" w:rsidRPr="000534D7" w:rsidRDefault="00F06251" w:rsidP="00F06251">
      <w:pPr>
        <w:ind w:firstLine="709"/>
        <w:jc w:val="both"/>
        <w:rPr>
          <w:bCs/>
          <w:color w:val="000000"/>
          <w:sz w:val="28"/>
          <w:szCs w:val="28"/>
        </w:rPr>
      </w:pPr>
    </w:p>
    <w:p w14:paraId="60FD2D48" w14:textId="77777777" w:rsidR="00F2706F" w:rsidRPr="00835F83" w:rsidRDefault="00F2706F" w:rsidP="00F2706F">
      <w:pPr>
        <w:rPr>
          <w:sz w:val="28"/>
          <w:szCs w:val="28"/>
        </w:rPr>
      </w:pPr>
      <w:r w:rsidRPr="00835F83">
        <w:rPr>
          <w:sz w:val="28"/>
          <w:szCs w:val="28"/>
        </w:rPr>
        <w:t>Глава Администрации</w:t>
      </w:r>
    </w:p>
    <w:p w14:paraId="7976A7AD" w14:textId="3D0EA788" w:rsidR="00DA05B9" w:rsidRDefault="00F2706F">
      <w:pPr>
        <w:rPr>
          <w:sz w:val="28"/>
          <w:szCs w:val="28"/>
        </w:rPr>
      </w:pPr>
      <w:r w:rsidRPr="00835F83">
        <w:rPr>
          <w:sz w:val="28"/>
          <w:szCs w:val="28"/>
        </w:rPr>
        <w:t>Боковского се</w:t>
      </w:r>
      <w:r>
        <w:rPr>
          <w:sz w:val="28"/>
          <w:szCs w:val="28"/>
        </w:rPr>
        <w:t>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Pr="00835F83">
        <w:rPr>
          <w:sz w:val="28"/>
          <w:szCs w:val="28"/>
        </w:rPr>
        <w:t>М.М. Обнизов</w:t>
      </w:r>
      <w:r w:rsidR="00DA05B9">
        <w:rPr>
          <w:sz w:val="28"/>
          <w:szCs w:val="28"/>
        </w:rPr>
        <w:br w:type="page"/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5353"/>
        <w:gridCol w:w="4678"/>
      </w:tblGrid>
      <w:tr w:rsidR="00F2706F" w:rsidRPr="00F2706F" w14:paraId="7766475D" w14:textId="77777777" w:rsidTr="00566E91">
        <w:tc>
          <w:tcPr>
            <w:tcW w:w="5353" w:type="dxa"/>
            <w:shd w:val="clear" w:color="auto" w:fill="auto"/>
          </w:tcPr>
          <w:p w14:paraId="2D8F209E" w14:textId="77777777" w:rsidR="00F2706F" w:rsidRPr="00F2706F" w:rsidRDefault="00F2706F" w:rsidP="00566E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14:paraId="16B9AFAB" w14:textId="1A375CF6" w:rsidR="00771D53" w:rsidRDefault="00F2706F" w:rsidP="00566E9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F2706F">
              <w:rPr>
                <w:bCs/>
                <w:color w:val="000000"/>
                <w:sz w:val="28"/>
                <w:szCs w:val="28"/>
              </w:rPr>
              <w:t>Приложени</w:t>
            </w:r>
            <w:r w:rsidR="00771D53">
              <w:rPr>
                <w:bCs/>
                <w:color w:val="000000"/>
                <w:sz w:val="28"/>
                <w:szCs w:val="28"/>
              </w:rPr>
              <w:t>е</w:t>
            </w:r>
          </w:p>
          <w:p w14:paraId="66E3212B" w14:textId="6C94FB6D" w:rsidR="00F2706F" w:rsidRPr="00F2706F" w:rsidRDefault="00F2706F" w:rsidP="00566E9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F2706F">
              <w:rPr>
                <w:bCs/>
                <w:color w:val="000000"/>
                <w:sz w:val="28"/>
                <w:szCs w:val="28"/>
              </w:rPr>
              <w:t xml:space="preserve">к постановлению Администрации </w:t>
            </w:r>
          </w:p>
          <w:p w14:paraId="327C4B4F" w14:textId="4F8F8F8D" w:rsidR="00F2706F" w:rsidRPr="00F2706F" w:rsidRDefault="00F2706F" w:rsidP="00566E9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Боковского </w:t>
            </w:r>
            <w:r w:rsidRPr="00F2706F">
              <w:rPr>
                <w:bCs/>
                <w:color w:val="000000"/>
                <w:sz w:val="28"/>
                <w:szCs w:val="28"/>
              </w:rPr>
              <w:t xml:space="preserve">сельского поселения </w:t>
            </w:r>
          </w:p>
          <w:p w14:paraId="128E5E8F" w14:textId="6DB213AC" w:rsidR="00F2706F" w:rsidRDefault="00F2706F" w:rsidP="00566E9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о</w:t>
            </w:r>
            <w:r w:rsidRPr="00F2706F">
              <w:rPr>
                <w:bCs/>
                <w:color w:val="000000"/>
                <w:sz w:val="28"/>
                <w:szCs w:val="28"/>
              </w:rPr>
              <w:t>т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4416C7">
              <w:rPr>
                <w:bCs/>
                <w:color w:val="000000"/>
                <w:sz w:val="28"/>
                <w:szCs w:val="28"/>
              </w:rPr>
              <w:t>02.02.2022 № 16</w:t>
            </w:r>
            <w:bookmarkStart w:id="1" w:name="_GoBack"/>
            <w:bookmarkEnd w:id="1"/>
          </w:p>
          <w:p w14:paraId="6561E39F" w14:textId="6096C19C" w:rsidR="00F2706F" w:rsidRPr="00F2706F" w:rsidRDefault="00F2706F" w:rsidP="00566E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2706F">
              <w:rPr>
                <w:bCs/>
                <w:color w:val="000000"/>
                <w:sz w:val="28"/>
                <w:szCs w:val="28"/>
              </w:rPr>
              <w:t>_</w:t>
            </w:r>
          </w:p>
        </w:tc>
      </w:tr>
    </w:tbl>
    <w:p w14:paraId="29CCBD9D" w14:textId="77777777" w:rsidR="00F2706F" w:rsidRPr="00F2706F" w:rsidRDefault="00F2706F" w:rsidP="00F2706F">
      <w:pPr>
        <w:widowControl w:val="0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</w:p>
    <w:p w14:paraId="2E92E935" w14:textId="77777777" w:rsidR="00F2706F" w:rsidRPr="00F2706F" w:rsidRDefault="006D07A5" w:rsidP="00F2706F">
      <w:pPr>
        <w:widowControl w:val="0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hyperlink r:id="rId8" w:history="1">
        <w:r w:rsidR="00F2706F" w:rsidRPr="00F2706F">
          <w:rPr>
            <w:bCs/>
            <w:color w:val="000000"/>
            <w:sz w:val="28"/>
            <w:szCs w:val="28"/>
          </w:rPr>
          <w:t>ПРАВИЛА</w:t>
        </w:r>
      </w:hyperlink>
    </w:p>
    <w:p w14:paraId="5509606F" w14:textId="77777777" w:rsidR="00F2706F" w:rsidRPr="00F2706F" w:rsidRDefault="00F2706F" w:rsidP="00F2706F">
      <w:pPr>
        <w:widowControl w:val="0"/>
        <w:autoSpaceDE w:val="0"/>
        <w:autoSpaceDN w:val="0"/>
        <w:adjustRightInd w:val="0"/>
        <w:ind w:firstLine="540"/>
        <w:jc w:val="center"/>
        <w:rPr>
          <w:bCs/>
          <w:color w:val="000000"/>
          <w:sz w:val="28"/>
          <w:szCs w:val="28"/>
        </w:rPr>
      </w:pPr>
      <w:r w:rsidRPr="00F2706F">
        <w:rPr>
          <w:bCs/>
          <w:color w:val="000000"/>
          <w:sz w:val="28"/>
          <w:szCs w:val="28"/>
        </w:rPr>
        <w:t xml:space="preserve">представления лицом, поступающим на работу на должность </w:t>
      </w:r>
    </w:p>
    <w:p w14:paraId="63C5556B" w14:textId="77777777" w:rsidR="00F2706F" w:rsidRPr="00F2706F" w:rsidRDefault="00F2706F" w:rsidP="00F2706F">
      <w:pPr>
        <w:widowControl w:val="0"/>
        <w:autoSpaceDE w:val="0"/>
        <w:autoSpaceDN w:val="0"/>
        <w:adjustRightInd w:val="0"/>
        <w:ind w:firstLine="540"/>
        <w:jc w:val="center"/>
        <w:rPr>
          <w:bCs/>
          <w:color w:val="000000"/>
          <w:sz w:val="28"/>
          <w:szCs w:val="28"/>
        </w:rPr>
      </w:pPr>
      <w:r w:rsidRPr="00F2706F">
        <w:rPr>
          <w:bCs/>
          <w:color w:val="000000"/>
          <w:sz w:val="28"/>
          <w:szCs w:val="28"/>
        </w:rPr>
        <w:t xml:space="preserve">руководителя муниципального учреждения, а также </w:t>
      </w:r>
    </w:p>
    <w:p w14:paraId="246AD492" w14:textId="77777777" w:rsidR="00F2706F" w:rsidRPr="00F2706F" w:rsidRDefault="00F2706F" w:rsidP="00F2706F">
      <w:pPr>
        <w:widowControl w:val="0"/>
        <w:autoSpaceDE w:val="0"/>
        <w:autoSpaceDN w:val="0"/>
        <w:adjustRightInd w:val="0"/>
        <w:ind w:firstLine="540"/>
        <w:jc w:val="center"/>
        <w:rPr>
          <w:bCs/>
          <w:color w:val="000000"/>
          <w:sz w:val="28"/>
          <w:szCs w:val="28"/>
        </w:rPr>
      </w:pPr>
      <w:r w:rsidRPr="00F2706F">
        <w:rPr>
          <w:bCs/>
          <w:color w:val="000000"/>
          <w:sz w:val="28"/>
          <w:szCs w:val="28"/>
        </w:rPr>
        <w:t xml:space="preserve">руководителем муниципального учреждения сведений о своих доходах, </w:t>
      </w:r>
    </w:p>
    <w:p w14:paraId="3169B1B1" w14:textId="77777777" w:rsidR="00F2706F" w:rsidRPr="00F2706F" w:rsidRDefault="00F2706F" w:rsidP="00F2706F">
      <w:pPr>
        <w:widowControl w:val="0"/>
        <w:autoSpaceDE w:val="0"/>
        <w:autoSpaceDN w:val="0"/>
        <w:adjustRightInd w:val="0"/>
        <w:ind w:firstLine="540"/>
        <w:jc w:val="center"/>
        <w:rPr>
          <w:bCs/>
          <w:color w:val="000000"/>
          <w:sz w:val="28"/>
          <w:szCs w:val="28"/>
        </w:rPr>
      </w:pPr>
      <w:r w:rsidRPr="00F2706F">
        <w:rPr>
          <w:bCs/>
          <w:color w:val="000000"/>
          <w:sz w:val="28"/>
          <w:szCs w:val="28"/>
        </w:rPr>
        <w:t xml:space="preserve">об имуществе и обязательствах имущественного характера и о доходах, </w:t>
      </w:r>
    </w:p>
    <w:p w14:paraId="3ED2A62C" w14:textId="77777777" w:rsidR="00F2706F" w:rsidRPr="00F2706F" w:rsidRDefault="00F2706F" w:rsidP="00F2706F">
      <w:pPr>
        <w:widowControl w:val="0"/>
        <w:autoSpaceDE w:val="0"/>
        <w:autoSpaceDN w:val="0"/>
        <w:adjustRightInd w:val="0"/>
        <w:ind w:firstLine="540"/>
        <w:jc w:val="center"/>
        <w:rPr>
          <w:bCs/>
          <w:color w:val="000000"/>
          <w:sz w:val="28"/>
          <w:szCs w:val="28"/>
        </w:rPr>
      </w:pPr>
      <w:r w:rsidRPr="00F2706F">
        <w:rPr>
          <w:bCs/>
          <w:color w:val="000000"/>
          <w:sz w:val="28"/>
          <w:szCs w:val="28"/>
        </w:rPr>
        <w:t>об имуществе и обязательствах имущественного характера своих супруга (супруги) и несовершеннолетних детей</w:t>
      </w:r>
    </w:p>
    <w:p w14:paraId="323DBBC7" w14:textId="77777777" w:rsidR="00F2706F" w:rsidRPr="00F2706F" w:rsidRDefault="00F2706F" w:rsidP="00F2706F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14:paraId="05599A50" w14:textId="58F60130" w:rsidR="00F2706F" w:rsidRPr="00F2706F" w:rsidRDefault="00F2706F" w:rsidP="00F2706F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bookmarkStart w:id="2" w:name="Par37"/>
      <w:bookmarkEnd w:id="2"/>
      <w:r w:rsidRPr="00F2706F">
        <w:rPr>
          <w:color w:val="000000"/>
          <w:sz w:val="28"/>
          <w:szCs w:val="28"/>
        </w:rPr>
        <w:t>1. Лицо, поступающее на должность руководителя муниципального учреждения, при поступлении на работу представляет сведения о своих доходах, полученных от всех источников (включая доходы по прежнему месту работы или месту замещения выборной должности, пенсии, пособия и иные выплаты) за календарный год, предшествующий году подачи документов для поступления на работу на должность руководителя муниципального учреждения, сведения об имуществе, принадлежащем ему на праве собственности, и о своих обязательствах имущественного характера по состоянию на 1-е число месяца, предшествующего месяцу подачи документов для поступления на работу на должность руководителя муниципального учреждения, а также сведения о доходах супруга (супруги) и несовершеннолетних детей, полученных от всех источников (включая заработную плату, пенсии, пособия и иные выплаты) за календарный год, предшествующий году подачи лицом документов для поступления на работу на должность руководителя муниципального учреждения, а также сведения об имуществе, принадлежащем им на праве собственности, и об их обязательствах имущественного характера по состоянию на 1-е число месяца, предшествующего месяцу подачи документов для поступления на работу на должность руководителя муниципального учреждения, по форме справки, утвержденной указом Президента Российской Федерации от 23.06.2014 № 460, заполненной с использованием специального программного обеспечения «Справки БК», размещенного на официальном сайте Президента Российской Федерации в информационно-телекоммуникационной сети «Интернет».</w:t>
      </w:r>
    </w:p>
    <w:p w14:paraId="59819A72" w14:textId="77777777" w:rsidR="00F2706F" w:rsidRPr="00F2706F" w:rsidRDefault="00F2706F" w:rsidP="00F2706F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2706F">
        <w:rPr>
          <w:color w:val="000000"/>
          <w:sz w:val="28"/>
          <w:szCs w:val="28"/>
        </w:rPr>
        <w:t xml:space="preserve">2. Руководитель муниципального учреждения ежегодно, не позднее 30 апреля года, следующего за отчетным, представляет сведения о своих доходах, полученных за отчетный период (с 1 января по 31 декабря) от всех источников (включая заработную плату, пенсии, пособия и иные выплаты),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периода, а также сведения о доходах супруга (супруги) и несовершеннолетних детей, полученных за отчетный период (с 1 января по 31 декабря) от всех источников (включая заработную плату, пенсии, пособия и иные выплаты), сведения об их имуществе, принадлежащем им на праве собственности, и об их обязательствах имущественного характера по состоянию на конец отчетного периода по форме справки, утвержденной указом Президента Российской Федерации от 23.06.2014 № 460, заполненной с использованием специального программного обеспечения </w:t>
      </w:r>
      <w:r w:rsidRPr="00F2706F">
        <w:rPr>
          <w:color w:val="000000"/>
          <w:sz w:val="28"/>
          <w:szCs w:val="28"/>
        </w:rPr>
        <w:lastRenderedPageBreak/>
        <w:t>«Справки БК», размещенного на официальном сайте Президента Российской Федерации в информационно-телекоммуникационной сети «Интернет».</w:t>
      </w:r>
    </w:p>
    <w:p w14:paraId="5C0EE7C5" w14:textId="1F503B15" w:rsidR="00F2706F" w:rsidRPr="00F2706F" w:rsidRDefault="00F2706F" w:rsidP="00F2706F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2706F">
        <w:rPr>
          <w:color w:val="000000"/>
          <w:sz w:val="28"/>
          <w:szCs w:val="28"/>
        </w:rPr>
        <w:t xml:space="preserve">3. Сведения, предусмотренные пунктами 1 и 2 настоящих Правил, представляются в уполномоченное структурное подразделение Администрации </w:t>
      </w:r>
      <w:r w:rsidR="00771D53">
        <w:rPr>
          <w:color w:val="000000"/>
          <w:sz w:val="28"/>
          <w:szCs w:val="28"/>
        </w:rPr>
        <w:t xml:space="preserve">Боковского </w:t>
      </w:r>
      <w:r w:rsidRPr="00F2706F">
        <w:rPr>
          <w:color w:val="000000"/>
          <w:sz w:val="28"/>
          <w:szCs w:val="28"/>
        </w:rPr>
        <w:t>сельского поселения.</w:t>
      </w:r>
    </w:p>
    <w:p w14:paraId="42DE6109" w14:textId="77777777" w:rsidR="00F2706F" w:rsidRPr="00F2706F" w:rsidRDefault="00F2706F" w:rsidP="00F2706F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2706F">
        <w:rPr>
          <w:color w:val="000000"/>
          <w:sz w:val="28"/>
          <w:szCs w:val="28"/>
        </w:rPr>
        <w:t>4. В случае если руководитель муниципального учреждения обнаружил, что в представленных им сведениях о доходах, об имуществе и обязательствах имущественного характера не отражены или не полностью отражены какие-либо сведения либо имеются ошибки, он вправе представить уточненные сведения в течение одного месяца после окончания срока, указанного в пункте 2 настоящих Правил.</w:t>
      </w:r>
    </w:p>
    <w:p w14:paraId="683D6265" w14:textId="77777777" w:rsidR="00F2706F" w:rsidRPr="00F2706F" w:rsidRDefault="00F2706F" w:rsidP="00F2706F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2706F">
        <w:rPr>
          <w:color w:val="000000"/>
          <w:sz w:val="28"/>
          <w:szCs w:val="28"/>
        </w:rPr>
        <w:t>5. В случае если лицо, поступающее на должность руководителя муниципального учреждения, обнаружило, что в представленных им сведениях о доходах, об имуществе и обязательствах имущественного характера не отражены или не полностью отражены какие-либо сведения либо имеются ошибки, оно вправе представить уточненные сведения в течение одного месяца со дня представления сведений в соответствии с пунктом 1 настоящих Правил.</w:t>
      </w:r>
    </w:p>
    <w:p w14:paraId="15F4AB83" w14:textId="77777777" w:rsidR="00F2706F" w:rsidRPr="00F2706F" w:rsidRDefault="00F2706F" w:rsidP="00F2706F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2706F">
        <w:rPr>
          <w:color w:val="000000"/>
          <w:sz w:val="28"/>
          <w:szCs w:val="28"/>
        </w:rPr>
        <w:t>6. Сведения о доходах, об имуществе и обязательствах имущественного характера, представляемые в соответствии с настоящими Правилами лицом, поступающим на работу на должность руководителя муниципального учреждения, а также руководителем муниципального учреждения,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14:paraId="66648CDD" w14:textId="4DBEA707" w:rsidR="00F2706F" w:rsidRPr="00F2706F" w:rsidRDefault="00F2706F" w:rsidP="00F2706F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2706F">
        <w:rPr>
          <w:color w:val="000000"/>
          <w:sz w:val="28"/>
          <w:szCs w:val="28"/>
        </w:rPr>
        <w:t xml:space="preserve">Эти сведения предоставляются главе Администрации </w:t>
      </w:r>
      <w:r w:rsidR="00771D53">
        <w:rPr>
          <w:color w:val="000000"/>
          <w:sz w:val="28"/>
          <w:szCs w:val="28"/>
        </w:rPr>
        <w:t>Боковского</w:t>
      </w:r>
      <w:r w:rsidRPr="00F2706F">
        <w:rPr>
          <w:color w:val="000000"/>
          <w:sz w:val="28"/>
          <w:szCs w:val="28"/>
        </w:rPr>
        <w:t xml:space="preserve"> сельского поселения и другим должностным лицам Администрации </w:t>
      </w:r>
      <w:r w:rsidR="00771D53">
        <w:rPr>
          <w:color w:val="000000"/>
          <w:sz w:val="28"/>
          <w:szCs w:val="28"/>
        </w:rPr>
        <w:t>Боковского</w:t>
      </w:r>
      <w:r w:rsidRPr="00F2706F">
        <w:rPr>
          <w:color w:val="000000"/>
          <w:sz w:val="28"/>
          <w:szCs w:val="28"/>
        </w:rPr>
        <w:t xml:space="preserve"> сельского поселения, наделенным полномочиями назначать на должность и освобождать от должности руководителя муниципального учреждения.</w:t>
      </w:r>
    </w:p>
    <w:p w14:paraId="3A7CF70B" w14:textId="77777777" w:rsidR="00F2706F" w:rsidRPr="00F2706F" w:rsidRDefault="00F2706F" w:rsidP="00F2706F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2706F">
        <w:rPr>
          <w:color w:val="000000"/>
          <w:sz w:val="28"/>
          <w:szCs w:val="28"/>
        </w:rPr>
        <w:t>7. Сведения о доходах, об имуществе и обязательствах имущественного характера, представленные руководителем муниципального учреждения, размещаются в информационно-телекоммуникационной сети «Интернет» на официальном сайте органа, осуществляющего функции и полномочия учредителя муниципального учреждения, или по его решению – на официальном сайте муниципального учреждения и предоставляются для опубликования муниципальными средствами массовой информации в соответствии с требованиями, утвержденными Министерством труда и социальной защиты Российской Федерации.</w:t>
      </w:r>
    </w:p>
    <w:p w14:paraId="532C855F" w14:textId="77777777" w:rsidR="008E67A8" w:rsidRPr="00F2706F" w:rsidRDefault="008E67A8" w:rsidP="000B139F">
      <w:pPr>
        <w:ind w:firstLine="709"/>
        <w:rPr>
          <w:kern w:val="2"/>
          <w:sz w:val="28"/>
          <w:szCs w:val="28"/>
        </w:rPr>
      </w:pPr>
    </w:p>
    <w:p w14:paraId="6E056E8B" w14:textId="60B8C9D2" w:rsidR="00D86F1B" w:rsidRPr="00F2706F" w:rsidRDefault="00D86F1B" w:rsidP="000B139F">
      <w:pPr>
        <w:ind w:firstLine="709"/>
        <w:rPr>
          <w:kern w:val="2"/>
          <w:sz w:val="28"/>
          <w:szCs w:val="28"/>
        </w:rPr>
      </w:pPr>
    </w:p>
    <w:p w14:paraId="2AED9B9F" w14:textId="77777777" w:rsidR="003C2595" w:rsidRPr="00F2706F" w:rsidRDefault="003C2595" w:rsidP="003C2595">
      <w:pPr>
        <w:rPr>
          <w:sz w:val="28"/>
          <w:szCs w:val="28"/>
        </w:rPr>
      </w:pPr>
    </w:p>
    <w:p w14:paraId="056E9E07" w14:textId="1944CA17" w:rsidR="00DB21F3" w:rsidRPr="00F2706F" w:rsidRDefault="00DA05B9" w:rsidP="003C3965">
      <w:pPr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Заместитель главы администрации</w:t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  <w:t xml:space="preserve"> В.В. Щелконогова</w:t>
      </w:r>
      <w:r w:rsidR="00771D53">
        <w:rPr>
          <w:sz w:val="28"/>
          <w:szCs w:val="28"/>
        </w:rPr>
        <w:tab/>
      </w:r>
    </w:p>
    <w:sectPr w:rsidR="00DB21F3" w:rsidRPr="00F2706F" w:rsidSect="00F2706F">
      <w:footerReference w:type="even" r:id="rId9"/>
      <w:pgSz w:w="11907" w:h="16840"/>
      <w:pgMar w:top="284" w:right="850" w:bottom="709" w:left="1134" w:header="720" w:footer="44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A24781" w14:textId="77777777" w:rsidR="006D07A5" w:rsidRDefault="006D07A5">
      <w:r>
        <w:separator/>
      </w:r>
    </w:p>
  </w:endnote>
  <w:endnote w:type="continuationSeparator" w:id="0">
    <w:p w14:paraId="326891CC" w14:textId="77777777" w:rsidR="006D07A5" w:rsidRDefault="006D0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0B47E" w14:textId="77777777" w:rsidR="00DA05B9" w:rsidRDefault="00DA05B9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6BA90430" w14:textId="77777777" w:rsidR="00DA05B9" w:rsidRDefault="00DA05B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02F573" w14:textId="77777777" w:rsidR="006D07A5" w:rsidRDefault="006D07A5">
      <w:r>
        <w:separator/>
      </w:r>
    </w:p>
  </w:footnote>
  <w:footnote w:type="continuationSeparator" w:id="0">
    <w:p w14:paraId="4AC17F54" w14:textId="77777777" w:rsidR="006D07A5" w:rsidRDefault="006D07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3695D"/>
    <w:multiLevelType w:val="hybridMultilevel"/>
    <w:tmpl w:val="BE9032EC"/>
    <w:lvl w:ilvl="0" w:tplc="E30E189E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3797408"/>
    <w:multiLevelType w:val="hybridMultilevel"/>
    <w:tmpl w:val="2B025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78C"/>
    <w:multiLevelType w:val="multilevel"/>
    <w:tmpl w:val="19BA675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8B670C4"/>
    <w:multiLevelType w:val="hybridMultilevel"/>
    <w:tmpl w:val="AD3A093E"/>
    <w:lvl w:ilvl="0" w:tplc="9E5A8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A0F7E"/>
    <w:multiLevelType w:val="hybridMultilevel"/>
    <w:tmpl w:val="38D4985A"/>
    <w:lvl w:ilvl="0" w:tplc="D27088F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375B70"/>
    <w:multiLevelType w:val="hybridMultilevel"/>
    <w:tmpl w:val="3F9244A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55425"/>
    <w:multiLevelType w:val="hybridMultilevel"/>
    <w:tmpl w:val="BC049ACC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03205A0"/>
    <w:multiLevelType w:val="hybridMultilevel"/>
    <w:tmpl w:val="0428BE62"/>
    <w:lvl w:ilvl="0" w:tplc="99D2B3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36378B8"/>
    <w:multiLevelType w:val="hybridMultilevel"/>
    <w:tmpl w:val="DA0223B8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D1E3C51"/>
    <w:multiLevelType w:val="hybridMultilevel"/>
    <w:tmpl w:val="B212E09A"/>
    <w:lvl w:ilvl="0" w:tplc="2684041A">
      <w:start w:val="1"/>
      <w:numFmt w:val="decimal"/>
      <w:lvlText w:val="%1."/>
      <w:lvlJc w:val="left"/>
      <w:pPr>
        <w:ind w:left="92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C7D0207"/>
    <w:multiLevelType w:val="hybridMultilevel"/>
    <w:tmpl w:val="03D8C586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E234376"/>
    <w:multiLevelType w:val="hybridMultilevel"/>
    <w:tmpl w:val="81C839F6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10A13FC"/>
    <w:multiLevelType w:val="hybridMultilevel"/>
    <w:tmpl w:val="38F6AC2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9A2D35"/>
    <w:multiLevelType w:val="hybridMultilevel"/>
    <w:tmpl w:val="E5FEDFB6"/>
    <w:lvl w:ilvl="0" w:tplc="E30E189E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5812FD1"/>
    <w:multiLevelType w:val="multilevel"/>
    <w:tmpl w:val="2F344F62"/>
    <w:lvl w:ilvl="0">
      <w:start w:val="6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5395554B"/>
    <w:multiLevelType w:val="hybridMultilevel"/>
    <w:tmpl w:val="BB3A4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E5A88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BC5A04"/>
    <w:multiLevelType w:val="hybridMultilevel"/>
    <w:tmpl w:val="4B5EC3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CEB3F4E"/>
    <w:multiLevelType w:val="hybridMultilevel"/>
    <w:tmpl w:val="98FED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E5A88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910C1D"/>
    <w:multiLevelType w:val="hybridMultilevel"/>
    <w:tmpl w:val="B8FC4D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B9D0E79"/>
    <w:multiLevelType w:val="hybridMultilevel"/>
    <w:tmpl w:val="EC725ABE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DBE4820"/>
    <w:multiLevelType w:val="hybridMultilevel"/>
    <w:tmpl w:val="C7A6E6E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C63C94"/>
    <w:multiLevelType w:val="multilevel"/>
    <w:tmpl w:val="6520D5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17"/>
  </w:num>
  <w:num w:numId="4">
    <w:abstractNumId w:val="3"/>
  </w:num>
  <w:num w:numId="5">
    <w:abstractNumId w:val="19"/>
  </w:num>
  <w:num w:numId="6">
    <w:abstractNumId w:val="10"/>
  </w:num>
  <w:num w:numId="7">
    <w:abstractNumId w:val="6"/>
  </w:num>
  <w:num w:numId="8">
    <w:abstractNumId w:val="11"/>
  </w:num>
  <w:num w:numId="9">
    <w:abstractNumId w:val="8"/>
  </w:num>
  <w:num w:numId="10">
    <w:abstractNumId w:val="14"/>
  </w:num>
  <w:num w:numId="11">
    <w:abstractNumId w:val="5"/>
  </w:num>
  <w:num w:numId="12">
    <w:abstractNumId w:val="4"/>
  </w:num>
  <w:num w:numId="13">
    <w:abstractNumId w:val="12"/>
  </w:num>
  <w:num w:numId="14">
    <w:abstractNumId w:val="20"/>
  </w:num>
  <w:num w:numId="15">
    <w:abstractNumId w:val="18"/>
  </w:num>
  <w:num w:numId="16">
    <w:abstractNumId w:val="9"/>
  </w:num>
  <w:num w:numId="17">
    <w:abstractNumId w:val="16"/>
  </w:num>
  <w:num w:numId="18">
    <w:abstractNumId w:val="13"/>
  </w:num>
  <w:num w:numId="19">
    <w:abstractNumId w:val="0"/>
  </w:num>
  <w:num w:numId="20">
    <w:abstractNumId w:val="2"/>
  </w:num>
  <w:num w:numId="21">
    <w:abstractNumId w:val="21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3FC"/>
    <w:rsid w:val="00003C31"/>
    <w:rsid w:val="00006F65"/>
    <w:rsid w:val="0003292D"/>
    <w:rsid w:val="00045165"/>
    <w:rsid w:val="00050C68"/>
    <w:rsid w:val="000534D7"/>
    <w:rsid w:val="0005372C"/>
    <w:rsid w:val="00054D8B"/>
    <w:rsid w:val="000559D5"/>
    <w:rsid w:val="00060F3C"/>
    <w:rsid w:val="0006410D"/>
    <w:rsid w:val="000734BC"/>
    <w:rsid w:val="000743AB"/>
    <w:rsid w:val="0007745F"/>
    <w:rsid w:val="000808D6"/>
    <w:rsid w:val="000829F5"/>
    <w:rsid w:val="000931E5"/>
    <w:rsid w:val="000A726F"/>
    <w:rsid w:val="000B139F"/>
    <w:rsid w:val="000B4002"/>
    <w:rsid w:val="000B66C7"/>
    <w:rsid w:val="000C2474"/>
    <w:rsid w:val="000C430D"/>
    <w:rsid w:val="000E40B2"/>
    <w:rsid w:val="000E4DE0"/>
    <w:rsid w:val="000E5504"/>
    <w:rsid w:val="000F11FC"/>
    <w:rsid w:val="000F1EBB"/>
    <w:rsid w:val="000F2B40"/>
    <w:rsid w:val="000F4FBB"/>
    <w:rsid w:val="000F5B6A"/>
    <w:rsid w:val="001045C8"/>
    <w:rsid w:val="00104E0D"/>
    <w:rsid w:val="0010504A"/>
    <w:rsid w:val="001116AF"/>
    <w:rsid w:val="00115956"/>
    <w:rsid w:val="00116BFA"/>
    <w:rsid w:val="001229F8"/>
    <w:rsid w:val="00124612"/>
    <w:rsid w:val="00125DE3"/>
    <w:rsid w:val="001266C9"/>
    <w:rsid w:val="00130F73"/>
    <w:rsid w:val="00143488"/>
    <w:rsid w:val="001451F3"/>
    <w:rsid w:val="001461B0"/>
    <w:rsid w:val="00153B21"/>
    <w:rsid w:val="001835D1"/>
    <w:rsid w:val="0019311A"/>
    <w:rsid w:val="001977A0"/>
    <w:rsid w:val="001A18CC"/>
    <w:rsid w:val="001A1D69"/>
    <w:rsid w:val="001A6F81"/>
    <w:rsid w:val="001B2D1C"/>
    <w:rsid w:val="001B5091"/>
    <w:rsid w:val="001B5298"/>
    <w:rsid w:val="001B7124"/>
    <w:rsid w:val="001C1D98"/>
    <w:rsid w:val="001D10D7"/>
    <w:rsid w:val="001D2690"/>
    <w:rsid w:val="001D2D63"/>
    <w:rsid w:val="001D6910"/>
    <w:rsid w:val="001E6260"/>
    <w:rsid w:val="001F0B3A"/>
    <w:rsid w:val="001F4BE3"/>
    <w:rsid w:val="001F6D02"/>
    <w:rsid w:val="00200EB6"/>
    <w:rsid w:val="00206E33"/>
    <w:rsid w:val="00222AC0"/>
    <w:rsid w:val="002317A9"/>
    <w:rsid w:val="002504E8"/>
    <w:rsid w:val="00254382"/>
    <w:rsid w:val="00255C62"/>
    <w:rsid w:val="00261560"/>
    <w:rsid w:val="00266C1B"/>
    <w:rsid w:val="0027031E"/>
    <w:rsid w:val="0028703B"/>
    <w:rsid w:val="002A2062"/>
    <w:rsid w:val="002A274A"/>
    <w:rsid w:val="002A31A1"/>
    <w:rsid w:val="002A44F0"/>
    <w:rsid w:val="002B6527"/>
    <w:rsid w:val="002B6911"/>
    <w:rsid w:val="002B7C14"/>
    <w:rsid w:val="002C135C"/>
    <w:rsid w:val="002C5E60"/>
    <w:rsid w:val="002E00F4"/>
    <w:rsid w:val="002E65D5"/>
    <w:rsid w:val="002F63E3"/>
    <w:rsid w:val="002F74D7"/>
    <w:rsid w:val="0030124B"/>
    <w:rsid w:val="003027A7"/>
    <w:rsid w:val="00310365"/>
    <w:rsid w:val="00310EC7"/>
    <w:rsid w:val="00313D3A"/>
    <w:rsid w:val="00315F3D"/>
    <w:rsid w:val="00316491"/>
    <w:rsid w:val="00317B5A"/>
    <w:rsid w:val="00320495"/>
    <w:rsid w:val="00320F7A"/>
    <w:rsid w:val="003371E0"/>
    <w:rsid w:val="003400AE"/>
    <w:rsid w:val="00341FC1"/>
    <w:rsid w:val="003440B3"/>
    <w:rsid w:val="003461AA"/>
    <w:rsid w:val="00357B68"/>
    <w:rsid w:val="00362ABC"/>
    <w:rsid w:val="0037040B"/>
    <w:rsid w:val="003817DA"/>
    <w:rsid w:val="00383656"/>
    <w:rsid w:val="003921D8"/>
    <w:rsid w:val="00395C5A"/>
    <w:rsid w:val="003A3C6A"/>
    <w:rsid w:val="003A470D"/>
    <w:rsid w:val="003B2193"/>
    <w:rsid w:val="003B2D7C"/>
    <w:rsid w:val="003C2595"/>
    <w:rsid w:val="003C3532"/>
    <w:rsid w:val="003C3965"/>
    <w:rsid w:val="003C46EB"/>
    <w:rsid w:val="0040683C"/>
    <w:rsid w:val="00407B71"/>
    <w:rsid w:val="00422E6E"/>
    <w:rsid w:val="00425061"/>
    <w:rsid w:val="00431EFC"/>
    <w:rsid w:val="00433FF9"/>
    <w:rsid w:val="0043686A"/>
    <w:rsid w:val="00441069"/>
    <w:rsid w:val="004416C7"/>
    <w:rsid w:val="00444636"/>
    <w:rsid w:val="00453869"/>
    <w:rsid w:val="004577C2"/>
    <w:rsid w:val="00460E91"/>
    <w:rsid w:val="0046252A"/>
    <w:rsid w:val="004643D0"/>
    <w:rsid w:val="00467EC2"/>
    <w:rsid w:val="004710C7"/>
    <w:rsid w:val="004711EC"/>
    <w:rsid w:val="00480BC7"/>
    <w:rsid w:val="004850A1"/>
    <w:rsid w:val="004871AA"/>
    <w:rsid w:val="004909CD"/>
    <w:rsid w:val="004A6DA5"/>
    <w:rsid w:val="004B5540"/>
    <w:rsid w:val="004B6A5C"/>
    <w:rsid w:val="004D2608"/>
    <w:rsid w:val="004D5638"/>
    <w:rsid w:val="004E78FD"/>
    <w:rsid w:val="004F3544"/>
    <w:rsid w:val="004F7011"/>
    <w:rsid w:val="00510BA0"/>
    <w:rsid w:val="00510DAE"/>
    <w:rsid w:val="00515D9C"/>
    <w:rsid w:val="00531FBD"/>
    <w:rsid w:val="0053366A"/>
    <w:rsid w:val="00533ACF"/>
    <w:rsid w:val="00547374"/>
    <w:rsid w:val="00550A90"/>
    <w:rsid w:val="00552302"/>
    <w:rsid w:val="0056244C"/>
    <w:rsid w:val="00562550"/>
    <w:rsid w:val="005661CA"/>
    <w:rsid w:val="00566375"/>
    <w:rsid w:val="00571385"/>
    <w:rsid w:val="00581550"/>
    <w:rsid w:val="00584C9A"/>
    <w:rsid w:val="00587BF6"/>
    <w:rsid w:val="00596EA9"/>
    <w:rsid w:val="005B0576"/>
    <w:rsid w:val="005B2DE8"/>
    <w:rsid w:val="005C030F"/>
    <w:rsid w:val="005C4E38"/>
    <w:rsid w:val="005C5FF3"/>
    <w:rsid w:val="005C70CC"/>
    <w:rsid w:val="005E23FC"/>
    <w:rsid w:val="005E2FE8"/>
    <w:rsid w:val="005F0323"/>
    <w:rsid w:val="00602FEA"/>
    <w:rsid w:val="0060304B"/>
    <w:rsid w:val="006063F1"/>
    <w:rsid w:val="00607B20"/>
    <w:rsid w:val="00610D91"/>
    <w:rsid w:val="00611679"/>
    <w:rsid w:val="00613BC4"/>
    <w:rsid w:val="00613D7D"/>
    <w:rsid w:val="00644FF1"/>
    <w:rsid w:val="00645FC8"/>
    <w:rsid w:val="00647280"/>
    <w:rsid w:val="00652B7E"/>
    <w:rsid w:val="00653082"/>
    <w:rsid w:val="006564DB"/>
    <w:rsid w:val="00660EE3"/>
    <w:rsid w:val="00670AEF"/>
    <w:rsid w:val="0067258E"/>
    <w:rsid w:val="00674B8F"/>
    <w:rsid w:val="006765D8"/>
    <w:rsid w:val="00676B57"/>
    <w:rsid w:val="006836F8"/>
    <w:rsid w:val="006B0AF5"/>
    <w:rsid w:val="006B131D"/>
    <w:rsid w:val="006B64D7"/>
    <w:rsid w:val="006C10EB"/>
    <w:rsid w:val="006C5CA3"/>
    <w:rsid w:val="006D07A5"/>
    <w:rsid w:val="006D371D"/>
    <w:rsid w:val="006F3636"/>
    <w:rsid w:val="006F3BE1"/>
    <w:rsid w:val="00706178"/>
    <w:rsid w:val="007120F8"/>
    <w:rsid w:val="0071423D"/>
    <w:rsid w:val="00717F12"/>
    <w:rsid w:val="007219F0"/>
    <w:rsid w:val="007244AA"/>
    <w:rsid w:val="00735EA2"/>
    <w:rsid w:val="00743A24"/>
    <w:rsid w:val="00756CE0"/>
    <w:rsid w:val="00765065"/>
    <w:rsid w:val="00771D53"/>
    <w:rsid w:val="007730B1"/>
    <w:rsid w:val="00775C07"/>
    <w:rsid w:val="00775FD9"/>
    <w:rsid w:val="00782222"/>
    <w:rsid w:val="00782DD1"/>
    <w:rsid w:val="007936DE"/>
    <w:rsid w:val="007936ED"/>
    <w:rsid w:val="007B0486"/>
    <w:rsid w:val="007B3C4D"/>
    <w:rsid w:val="007B6388"/>
    <w:rsid w:val="007B7132"/>
    <w:rsid w:val="007C0A5F"/>
    <w:rsid w:val="007C45E8"/>
    <w:rsid w:val="007D0B01"/>
    <w:rsid w:val="007D7723"/>
    <w:rsid w:val="007E562F"/>
    <w:rsid w:val="007F1381"/>
    <w:rsid w:val="007F4FAF"/>
    <w:rsid w:val="0080184D"/>
    <w:rsid w:val="00803F3C"/>
    <w:rsid w:val="00804CFE"/>
    <w:rsid w:val="0081072E"/>
    <w:rsid w:val="00811C94"/>
    <w:rsid w:val="00811CF1"/>
    <w:rsid w:val="008167A7"/>
    <w:rsid w:val="00827343"/>
    <w:rsid w:val="0083049F"/>
    <w:rsid w:val="00831338"/>
    <w:rsid w:val="00831A3E"/>
    <w:rsid w:val="00831EE3"/>
    <w:rsid w:val="00835F83"/>
    <w:rsid w:val="00836A8B"/>
    <w:rsid w:val="00841EDA"/>
    <w:rsid w:val="008438D7"/>
    <w:rsid w:val="00853C94"/>
    <w:rsid w:val="00854873"/>
    <w:rsid w:val="00860427"/>
    <w:rsid w:val="00860E5A"/>
    <w:rsid w:val="00867AB6"/>
    <w:rsid w:val="0087204C"/>
    <w:rsid w:val="00884D04"/>
    <w:rsid w:val="00886595"/>
    <w:rsid w:val="008913E4"/>
    <w:rsid w:val="008A22A4"/>
    <w:rsid w:val="008A26EE"/>
    <w:rsid w:val="008B1E56"/>
    <w:rsid w:val="008B6AD3"/>
    <w:rsid w:val="008D0417"/>
    <w:rsid w:val="008D5CA3"/>
    <w:rsid w:val="008E67A8"/>
    <w:rsid w:val="00910044"/>
    <w:rsid w:val="009122B1"/>
    <w:rsid w:val="00912784"/>
    <w:rsid w:val="00913129"/>
    <w:rsid w:val="00917C70"/>
    <w:rsid w:val="00921542"/>
    <w:rsid w:val="00921C30"/>
    <w:rsid w:val="009228DF"/>
    <w:rsid w:val="00924E84"/>
    <w:rsid w:val="00931ADD"/>
    <w:rsid w:val="00936FB7"/>
    <w:rsid w:val="00937ACD"/>
    <w:rsid w:val="00947FCC"/>
    <w:rsid w:val="00967B2C"/>
    <w:rsid w:val="009729BC"/>
    <w:rsid w:val="009777D8"/>
    <w:rsid w:val="00984596"/>
    <w:rsid w:val="00985A10"/>
    <w:rsid w:val="0099281F"/>
    <w:rsid w:val="009A389A"/>
    <w:rsid w:val="009C03F5"/>
    <w:rsid w:val="009D4F67"/>
    <w:rsid w:val="009F299E"/>
    <w:rsid w:val="00A042E2"/>
    <w:rsid w:val="00A05C7B"/>
    <w:rsid w:val="00A061D7"/>
    <w:rsid w:val="00A22A79"/>
    <w:rsid w:val="00A24835"/>
    <w:rsid w:val="00A3041F"/>
    <w:rsid w:val="00A30E81"/>
    <w:rsid w:val="00A34804"/>
    <w:rsid w:val="00A529B9"/>
    <w:rsid w:val="00A62DE7"/>
    <w:rsid w:val="00A666C2"/>
    <w:rsid w:val="00A67B50"/>
    <w:rsid w:val="00A702D3"/>
    <w:rsid w:val="00A7112C"/>
    <w:rsid w:val="00A76818"/>
    <w:rsid w:val="00A91EAC"/>
    <w:rsid w:val="00A922C2"/>
    <w:rsid w:val="00A93008"/>
    <w:rsid w:val="00A941CF"/>
    <w:rsid w:val="00A97FE5"/>
    <w:rsid w:val="00AA22C9"/>
    <w:rsid w:val="00AB2911"/>
    <w:rsid w:val="00AC48BC"/>
    <w:rsid w:val="00AD0AA2"/>
    <w:rsid w:val="00AE2601"/>
    <w:rsid w:val="00AF2F93"/>
    <w:rsid w:val="00B114EB"/>
    <w:rsid w:val="00B116D5"/>
    <w:rsid w:val="00B22F6A"/>
    <w:rsid w:val="00B31114"/>
    <w:rsid w:val="00B3295D"/>
    <w:rsid w:val="00B35935"/>
    <w:rsid w:val="00B36E91"/>
    <w:rsid w:val="00B37E63"/>
    <w:rsid w:val="00B444A2"/>
    <w:rsid w:val="00B62CFB"/>
    <w:rsid w:val="00B6710B"/>
    <w:rsid w:val="00B72D61"/>
    <w:rsid w:val="00B77D7F"/>
    <w:rsid w:val="00B8231A"/>
    <w:rsid w:val="00B85FBA"/>
    <w:rsid w:val="00B92FEF"/>
    <w:rsid w:val="00B94C36"/>
    <w:rsid w:val="00BB55C0"/>
    <w:rsid w:val="00BB770B"/>
    <w:rsid w:val="00BC0920"/>
    <w:rsid w:val="00BC2594"/>
    <w:rsid w:val="00BC2954"/>
    <w:rsid w:val="00BC2C68"/>
    <w:rsid w:val="00BC540B"/>
    <w:rsid w:val="00BD7C4A"/>
    <w:rsid w:val="00BD7D3F"/>
    <w:rsid w:val="00BE344C"/>
    <w:rsid w:val="00BF03D0"/>
    <w:rsid w:val="00BF39F0"/>
    <w:rsid w:val="00C0525D"/>
    <w:rsid w:val="00C11FDF"/>
    <w:rsid w:val="00C15296"/>
    <w:rsid w:val="00C15F65"/>
    <w:rsid w:val="00C26DCA"/>
    <w:rsid w:val="00C44ED2"/>
    <w:rsid w:val="00C46A90"/>
    <w:rsid w:val="00C572C4"/>
    <w:rsid w:val="00C64761"/>
    <w:rsid w:val="00C67E30"/>
    <w:rsid w:val="00C731BB"/>
    <w:rsid w:val="00C73DEE"/>
    <w:rsid w:val="00C750C2"/>
    <w:rsid w:val="00C75738"/>
    <w:rsid w:val="00CA151C"/>
    <w:rsid w:val="00CA6A66"/>
    <w:rsid w:val="00CB1900"/>
    <w:rsid w:val="00CB43C1"/>
    <w:rsid w:val="00CC39BB"/>
    <w:rsid w:val="00CC69EC"/>
    <w:rsid w:val="00CD077D"/>
    <w:rsid w:val="00CD62A0"/>
    <w:rsid w:val="00CE5183"/>
    <w:rsid w:val="00CF4187"/>
    <w:rsid w:val="00CF5FC0"/>
    <w:rsid w:val="00D00358"/>
    <w:rsid w:val="00D02EF5"/>
    <w:rsid w:val="00D11979"/>
    <w:rsid w:val="00D13E83"/>
    <w:rsid w:val="00D140BB"/>
    <w:rsid w:val="00D14BE7"/>
    <w:rsid w:val="00D350A7"/>
    <w:rsid w:val="00D367C3"/>
    <w:rsid w:val="00D57777"/>
    <w:rsid w:val="00D73323"/>
    <w:rsid w:val="00D8572D"/>
    <w:rsid w:val="00D86F1B"/>
    <w:rsid w:val="00D94824"/>
    <w:rsid w:val="00DA05B9"/>
    <w:rsid w:val="00DB21F3"/>
    <w:rsid w:val="00DB4D6B"/>
    <w:rsid w:val="00DC2302"/>
    <w:rsid w:val="00DC6EC0"/>
    <w:rsid w:val="00DD11AA"/>
    <w:rsid w:val="00DE50C1"/>
    <w:rsid w:val="00E0042D"/>
    <w:rsid w:val="00E02A04"/>
    <w:rsid w:val="00E03548"/>
    <w:rsid w:val="00E04378"/>
    <w:rsid w:val="00E138E0"/>
    <w:rsid w:val="00E1679B"/>
    <w:rsid w:val="00E21ABE"/>
    <w:rsid w:val="00E22A33"/>
    <w:rsid w:val="00E25D5A"/>
    <w:rsid w:val="00E3132E"/>
    <w:rsid w:val="00E31A73"/>
    <w:rsid w:val="00E36EA0"/>
    <w:rsid w:val="00E425B4"/>
    <w:rsid w:val="00E471A1"/>
    <w:rsid w:val="00E47C9D"/>
    <w:rsid w:val="00E61F30"/>
    <w:rsid w:val="00E657E1"/>
    <w:rsid w:val="00E67DF0"/>
    <w:rsid w:val="00E7274C"/>
    <w:rsid w:val="00E74E00"/>
    <w:rsid w:val="00E75C57"/>
    <w:rsid w:val="00E76A4E"/>
    <w:rsid w:val="00E831BC"/>
    <w:rsid w:val="00E858EE"/>
    <w:rsid w:val="00E86F85"/>
    <w:rsid w:val="00E8718B"/>
    <w:rsid w:val="00E905F4"/>
    <w:rsid w:val="00E921BB"/>
    <w:rsid w:val="00E9626F"/>
    <w:rsid w:val="00E96504"/>
    <w:rsid w:val="00EA117D"/>
    <w:rsid w:val="00EA52D1"/>
    <w:rsid w:val="00EB0070"/>
    <w:rsid w:val="00EB32CD"/>
    <w:rsid w:val="00EB3C79"/>
    <w:rsid w:val="00EC21E1"/>
    <w:rsid w:val="00EC40AD"/>
    <w:rsid w:val="00EC4448"/>
    <w:rsid w:val="00EC5043"/>
    <w:rsid w:val="00ED5B68"/>
    <w:rsid w:val="00ED5F0C"/>
    <w:rsid w:val="00ED72D3"/>
    <w:rsid w:val="00EE31D9"/>
    <w:rsid w:val="00EE6667"/>
    <w:rsid w:val="00EF29AB"/>
    <w:rsid w:val="00EF56AF"/>
    <w:rsid w:val="00F02165"/>
    <w:rsid w:val="00F021BE"/>
    <w:rsid w:val="00F02C40"/>
    <w:rsid w:val="00F04BC0"/>
    <w:rsid w:val="00F06251"/>
    <w:rsid w:val="00F24917"/>
    <w:rsid w:val="00F2706F"/>
    <w:rsid w:val="00F30D40"/>
    <w:rsid w:val="00F31D86"/>
    <w:rsid w:val="00F32D20"/>
    <w:rsid w:val="00F346FA"/>
    <w:rsid w:val="00F36830"/>
    <w:rsid w:val="00F410DF"/>
    <w:rsid w:val="00F44FE1"/>
    <w:rsid w:val="00F47327"/>
    <w:rsid w:val="00F57D06"/>
    <w:rsid w:val="00F6441E"/>
    <w:rsid w:val="00F65271"/>
    <w:rsid w:val="00F65A3E"/>
    <w:rsid w:val="00F674C9"/>
    <w:rsid w:val="00F8225E"/>
    <w:rsid w:val="00F86418"/>
    <w:rsid w:val="00F916BE"/>
    <w:rsid w:val="00F9297B"/>
    <w:rsid w:val="00F97ADC"/>
    <w:rsid w:val="00FA6611"/>
    <w:rsid w:val="00FB1465"/>
    <w:rsid w:val="00FD1715"/>
    <w:rsid w:val="00FD350A"/>
    <w:rsid w:val="00FD513F"/>
    <w:rsid w:val="00FD6AD8"/>
    <w:rsid w:val="00FE0192"/>
    <w:rsid w:val="00FE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F978905"/>
  <w15:docId w15:val="{95087B40-5E57-43E7-9F0C-AA0D17831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5E23FC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5E23F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5E23F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1B2D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5E23FC"/>
    <w:rPr>
      <w:sz w:val="28"/>
    </w:rPr>
  </w:style>
  <w:style w:type="character" w:customStyle="1" w:styleId="30">
    <w:name w:val="Заголовок 3 Знак"/>
    <w:link w:val="3"/>
    <w:rsid w:val="005E23FC"/>
    <w:rPr>
      <w:rFonts w:ascii="Arial" w:hAnsi="Arial" w:cs="Arial"/>
      <w:b/>
      <w:bCs/>
      <w:sz w:val="26"/>
      <w:szCs w:val="26"/>
    </w:rPr>
  </w:style>
  <w:style w:type="character" w:customStyle="1" w:styleId="60">
    <w:name w:val="Заголовок 6 Знак"/>
    <w:link w:val="6"/>
    <w:semiHidden/>
    <w:rsid w:val="005E23FC"/>
    <w:rPr>
      <w:rFonts w:ascii="Calibri" w:hAnsi="Calibri"/>
      <w:b/>
      <w:bCs/>
      <w:sz w:val="22"/>
      <w:szCs w:val="22"/>
    </w:rPr>
  </w:style>
  <w:style w:type="paragraph" w:customStyle="1" w:styleId="dash041e0431044b0447043d044b0439">
    <w:name w:val="dash041e_0431_044b_0447_043d_044b_0439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5E23FC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dash041e0431044b0447043d044b0439char">
    <w:name w:val="dash041e_0431_044b_0447_043d_044b_0439__char"/>
    <w:basedOn w:val="a0"/>
    <w:rsid w:val="005E23FC"/>
  </w:style>
  <w:style w:type="character" w:styleId="ab">
    <w:name w:val="Hyperlink"/>
    <w:rsid w:val="005E23FC"/>
    <w:rPr>
      <w:color w:val="0000FF"/>
      <w:u w:val="single"/>
    </w:rPr>
  </w:style>
  <w:style w:type="paragraph" w:customStyle="1" w:styleId="dash042104420430043d0434043004400442043d044b04390020html">
    <w:name w:val="dash0421_0442_0430_043d_0434_0430_0440_0442_043d_044b_0439_0020html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0">
    <w:name w:val="ConsPlusNormal"/>
    <w:rsid w:val="005E23F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customStyle="1" w:styleId="dash042104420430043d0434043004400442043d044b04390020htmlchar">
    <w:name w:val="dash0421_0442_0430_043d_0434_0430_0440_0442_043d_044b_0439_0020html__char"/>
    <w:basedOn w:val="a0"/>
    <w:rsid w:val="005E23FC"/>
  </w:style>
  <w:style w:type="character" w:customStyle="1" w:styleId="consplusnormalchar">
    <w:name w:val="consplusnormal__char"/>
    <w:basedOn w:val="a0"/>
    <w:rsid w:val="005E23FC"/>
  </w:style>
  <w:style w:type="character" w:styleId="ac">
    <w:name w:val="Strong"/>
    <w:qFormat/>
    <w:rsid w:val="005E23FC"/>
    <w:rPr>
      <w:b/>
      <w:bCs/>
    </w:rPr>
  </w:style>
  <w:style w:type="character" w:styleId="ad">
    <w:name w:val="Emphasis"/>
    <w:qFormat/>
    <w:rsid w:val="005E23FC"/>
    <w:rPr>
      <w:i/>
      <w:iCs/>
    </w:rPr>
  </w:style>
  <w:style w:type="paragraph" w:styleId="ae">
    <w:name w:val="Title"/>
    <w:basedOn w:val="a"/>
    <w:next w:val="a"/>
    <w:link w:val="af"/>
    <w:qFormat/>
    <w:rsid w:val="005E23F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">
    <w:name w:val="Заголовок Знак"/>
    <w:link w:val="ae"/>
    <w:rsid w:val="005E23FC"/>
    <w:rPr>
      <w:rFonts w:ascii="Cambria" w:hAnsi="Cambria"/>
      <w:b/>
      <w:bCs/>
      <w:kern w:val="28"/>
      <w:sz w:val="32"/>
      <w:szCs w:val="32"/>
    </w:rPr>
  </w:style>
  <w:style w:type="paragraph" w:customStyle="1" w:styleId="ConsPlusNonformat">
    <w:name w:val="ConsPlusNonformat"/>
    <w:uiPriority w:val="99"/>
    <w:rsid w:val="005E23F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List Paragraph"/>
    <w:basedOn w:val="a"/>
    <w:uiPriority w:val="34"/>
    <w:qFormat/>
    <w:rsid w:val="005E23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1">
    <w:name w:val="Body Text Indent 2"/>
    <w:basedOn w:val="a"/>
    <w:link w:val="22"/>
    <w:rsid w:val="005E23F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E23FC"/>
  </w:style>
  <w:style w:type="paragraph" w:styleId="af1">
    <w:name w:val="No Spacing"/>
    <w:uiPriority w:val="1"/>
    <w:qFormat/>
    <w:rsid w:val="005E23FC"/>
  </w:style>
  <w:style w:type="character" w:customStyle="1" w:styleId="a6">
    <w:name w:val="Нижний колонтитул Знак"/>
    <w:basedOn w:val="a0"/>
    <w:link w:val="a5"/>
    <w:uiPriority w:val="99"/>
    <w:rsid w:val="005E23FC"/>
  </w:style>
  <w:style w:type="table" w:styleId="af2">
    <w:name w:val="Table Grid"/>
    <w:basedOn w:val="a1"/>
    <w:rsid w:val="00261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"/>
    <w:rsid w:val="00E8718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0">
    <w:name w:val="Знак1"/>
    <w:basedOn w:val="a"/>
    <w:rsid w:val="000534D7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D12B52BBE22D75B2F2809DD0C290F62D3CE85741E8B84047E5DED6C070E1C87AC4016F819A014EhBK7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CEFFB-9E00-4960-9266-0C17CF454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</Template>
  <TotalTime>117</TotalTime>
  <Pages>4</Pages>
  <Words>1197</Words>
  <Characters>6827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8008</CharactersWithSpaces>
  <SharedDoc>false</SharedDoc>
  <HLinks>
    <vt:vector size="24" baseType="variant">
      <vt:variant>
        <vt:i4>4259958</vt:i4>
      </vt:variant>
      <vt:variant>
        <vt:i4>9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6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3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0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Пользователь</cp:lastModifiedBy>
  <cp:revision>26</cp:revision>
  <cp:lastPrinted>2022-01-18T07:17:00Z</cp:lastPrinted>
  <dcterms:created xsi:type="dcterms:W3CDTF">2020-01-16T08:42:00Z</dcterms:created>
  <dcterms:modified xsi:type="dcterms:W3CDTF">2022-03-10T07:10:00Z</dcterms:modified>
</cp:coreProperties>
</file>